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53CA9" w:rsidRPr="00053CA9" w:rsidRDefault="00053CA9" w:rsidP="00053CA9">
      <w:pPr>
        <w:pStyle w:val="NoSpacing"/>
        <w:jc w:val="center"/>
        <w:rPr>
          <w:b/>
          <w:sz w:val="64"/>
          <w:szCs w:val="64"/>
        </w:rPr>
      </w:pPr>
      <w:bookmarkStart w:id="0" w:name="_Hlk144101573"/>
      <w:r w:rsidRPr="00053CA9">
        <w:rPr>
          <w:b/>
          <w:sz w:val="64"/>
          <w:szCs w:val="64"/>
        </w:rPr>
        <w:t>Grade 4</w:t>
      </w:r>
    </w:p>
    <w:p w:rsidR="00565B38" w:rsidRPr="00C62576" w:rsidRDefault="00053CA9" w:rsidP="00053CA9">
      <w:pPr>
        <w:pStyle w:val="NoSpacing"/>
        <w:jc w:val="center"/>
        <w:rPr>
          <w:b/>
          <w:sz w:val="64"/>
          <w:szCs w:val="64"/>
        </w:rPr>
      </w:pPr>
      <w:r w:rsidRPr="00053CA9">
        <w:rPr>
          <w:b/>
          <w:sz w:val="64"/>
          <w:szCs w:val="64"/>
        </w:rPr>
        <w:t>Mathematics</w:t>
      </w:r>
    </w:p>
    <w:p w:rsidR="00053CA9" w:rsidRDefault="00053CA9" w:rsidP="00565B38">
      <w:pPr>
        <w:pStyle w:val="NoSpacing"/>
        <w:jc w:val="center"/>
        <w:rPr>
          <w:b/>
          <w:sz w:val="64"/>
          <w:szCs w:val="64"/>
        </w:rPr>
      </w:pPr>
    </w:p>
    <w:p w:rsidR="00053CA9" w:rsidRPr="00053CA9" w:rsidRDefault="00053CA9" w:rsidP="00053CA9">
      <w:pPr>
        <w:pStyle w:val="NoSpacing"/>
        <w:jc w:val="center"/>
        <w:rPr>
          <w:b/>
          <w:sz w:val="64"/>
          <w:szCs w:val="64"/>
        </w:rPr>
      </w:pPr>
      <w:r w:rsidRPr="00053CA9">
        <w:rPr>
          <w:b/>
          <w:sz w:val="64"/>
          <w:szCs w:val="64"/>
        </w:rPr>
        <w:t>North Carolina</w:t>
      </w:r>
    </w:p>
    <w:p w:rsidR="00565B38" w:rsidRPr="00C62576" w:rsidRDefault="00053CA9" w:rsidP="00053CA9">
      <w:pPr>
        <w:pStyle w:val="NoSpacing"/>
        <w:jc w:val="center"/>
        <w:rPr>
          <w:sz w:val="44"/>
          <w:szCs w:val="44"/>
        </w:rPr>
      </w:pPr>
      <w:r w:rsidRPr="00053CA9">
        <w:rPr>
          <w:b/>
          <w:sz w:val="64"/>
          <w:szCs w:val="64"/>
        </w:rPr>
        <w:t>End-of-Grade Assessment</w:t>
      </w:r>
    </w:p>
    <w:p w:rsidR="00524644" w:rsidRPr="00C62576" w:rsidRDefault="00524644" w:rsidP="00565B38">
      <w:pPr>
        <w:pStyle w:val="NoSpacing"/>
        <w:jc w:val="center"/>
        <w:rPr>
          <w:sz w:val="44"/>
          <w:szCs w:val="44"/>
        </w:rPr>
      </w:pPr>
    </w:p>
    <w:p w:rsidR="00565B38" w:rsidRPr="00C62576" w:rsidRDefault="00565B38" w:rsidP="00565B38">
      <w:pPr>
        <w:pStyle w:val="NoSpacing"/>
        <w:jc w:val="center"/>
        <w:rPr>
          <w:sz w:val="44"/>
          <w:szCs w:val="44"/>
        </w:rPr>
      </w:pPr>
    </w:p>
    <w:p w:rsidR="00053CA9" w:rsidRPr="00053CA9" w:rsidRDefault="00053CA9" w:rsidP="00053CA9">
      <w:pPr>
        <w:pStyle w:val="NoSpacing"/>
        <w:jc w:val="center"/>
        <w:rPr>
          <w:sz w:val="44"/>
          <w:szCs w:val="44"/>
        </w:rPr>
      </w:pPr>
      <w:r w:rsidRPr="00053CA9">
        <w:rPr>
          <w:sz w:val="44"/>
          <w:szCs w:val="44"/>
        </w:rPr>
        <w:t>Released Form</w:t>
      </w:r>
    </w:p>
    <w:p w:rsidR="00053CA9" w:rsidRDefault="00053CA9" w:rsidP="00053CA9">
      <w:pPr>
        <w:pStyle w:val="NoSpacing"/>
        <w:jc w:val="center"/>
        <w:rPr>
          <w:sz w:val="44"/>
          <w:szCs w:val="44"/>
        </w:rPr>
      </w:pPr>
      <w:r w:rsidRPr="00053CA9">
        <w:rPr>
          <w:sz w:val="44"/>
          <w:szCs w:val="44"/>
        </w:rPr>
        <w:t>Published February 2026</w:t>
      </w:r>
    </w:p>
    <w:p w:rsidR="00AE3F4C" w:rsidRDefault="00AE3F4C" w:rsidP="00053CA9">
      <w:pPr>
        <w:pStyle w:val="NoSpacing"/>
        <w:jc w:val="center"/>
        <w:rPr>
          <w:sz w:val="44"/>
          <w:szCs w:val="44"/>
        </w:rPr>
      </w:pPr>
    </w:p>
    <w:p w:rsidR="00AE3F4C" w:rsidRDefault="00AE3F4C" w:rsidP="00053CA9">
      <w:pPr>
        <w:pStyle w:val="NoSpacing"/>
        <w:jc w:val="center"/>
        <w:rPr>
          <w:sz w:val="44"/>
          <w:szCs w:val="44"/>
        </w:rPr>
      </w:pPr>
    </w:p>
    <w:p w:rsidR="00053CA9" w:rsidRPr="00053CA9" w:rsidRDefault="00053CA9" w:rsidP="00053CA9">
      <w:pPr>
        <w:pStyle w:val="NoSpacing"/>
        <w:jc w:val="center"/>
        <w:rPr>
          <w:sz w:val="44"/>
          <w:szCs w:val="44"/>
        </w:rPr>
      </w:pPr>
      <w:r w:rsidRPr="00053CA9">
        <w:rPr>
          <w:sz w:val="44"/>
          <w:szCs w:val="44"/>
        </w:rPr>
        <w:t>In 1 Volume</w:t>
      </w:r>
    </w:p>
    <w:p w:rsidR="00565B38" w:rsidRPr="00C62576" w:rsidRDefault="00053CA9" w:rsidP="00053CA9">
      <w:pPr>
        <w:pStyle w:val="NoSpacing"/>
        <w:jc w:val="center"/>
        <w:rPr>
          <w:sz w:val="44"/>
          <w:szCs w:val="44"/>
        </w:rPr>
      </w:pPr>
      <w:r w:rsidRPr="00053CA9">
        <w:rPr>
          <w:sz w:val="44"/>
          <w:szCs w:val="44"/>
        </w:rPr>
        <w:t>Braille pages t1-</w:t>
      </w:r>
      <w:r w:rsidR="004B546B">
        <w:rPr>
          <w:sz w:val="44"/>
          <w:szCs w:val="44"/>
        </w:rPr>
        <w:t xml:space="preserve">4 </w:t>
      </w:r>
      <w:r w:rsidRPr="00053CA9">
        <w:rPr>
          <w:sz w:val="44"/>
          <w:szCs w:val="44"/>
        </w:rPr>
        <w:t>and 1-</w:t>
      </w:r>
      <w:r w:rsidR="004B546B">
        <w:rPr>
          <w:sz w:val="44"/>
          <w:szCs w:val="44"/>
        </w:rPr>
        <w:t>37</w:t>
      </w:r>
    </w:p>
    <w:p w:rsidR="00906E06" w:rsidRPr="00C32373" w:rsidRDefault="00906E06" w:rsidP="00906E06">
      <w:pPr>
        <w:pStyle w:val="NoSpacing"/>
        <w:jc w:val="center"/>
        <w:rPr>
          <w:sz w:val="44"/>
          <w:szCs w:val="44"/>
        </w:rPr>
      </w:pPr>
      <w:r w:rsidRPr="00C32373">
        <w:rPr>
          <w:sz w:val="44"/>
          <w:szCs w:val="44"/>
        </w:rPr>
        <w:t>Print pages 1-</w:t>
      </w:r>
      <w:r>
        <w:rPr>
          <w:sz w:val="44"/>
          <w:szCs w:val="44"/>
        </w:rPr>
        <w:t>2</w:t>
      </w:r>
      <w:r w:rsidR="004B546B">
        <w:rPr>
          <w:sz w:val="44"/>
          <w:szCs w:val="44"/>
        </w:rPr>
        <w:t>7</w:t>
      </w:r>
    </w:p>
    <w:p w:rsidR="00565B38" w:rsidRPr="00C62576" w:rsidRDefault="00565B38" w:rsidP="00565B38">
      <w:pPr>
        <w:pStyle w:val="NoSpacing"/>
        <w:jc w:val="center"/>
        <w:rPr>
          <w:sz w:val="44"/>
          <w:szCs w:val="44"/>
        </w:rPr>
      </w:pPr>
    </w:p>
    <w:p w:rsidR="00565B38" w:rsidRPr="00C62576" w:rsidRDefault="00565B38" w:rsidP="00565B38">
      <w:pPr>
        <w:pStyle w:val="NoSpacing"/>
        <w:jc w:val="center"/>
        <w:rPr>
          <w:sz w:val="44"/>
          <w:szCs w:val="44"/>
        </w:rPr>
      </w:pPr>
    </w:p>
    <w:p w:rsidR="00565B38" w:rsidRPr="00C62576" w:rsidRDefault="00565B38" w:rsidP="00565B38">
      <w:pPr>
        <w:pStyle w:val="NoSpacing"/>
        <w:jc w:val="center"/>
        <w:rPr>
          <w:sz w:val="44"/>
          <w:szCs w:val="44"/>
        </w:rPr>
      </w:pPr>
      <w:r w:rsidRPr="00C62576">
        <w:rPr>
          <w:sz w:val="44"/>
          <w:szCs w:val="44"/>
        </w:rPr>
        <w:t>Copyright © 202</w:t>
      </w:r>
      <w:r w:rsidR="004B3807">
        <w:rPr>
          <w:sz w:val="44"/>
          <w:szCs w:val="44"/>
        </w:rPr>
        <w:t>6</w:t>
      </w:r>
      <w:r w:rsidRPr="00C62576">
        <w:rPr>
          <w:sz w:val="44"/>
          <w:szCs w:val="44"/>
        </w:rPr>
        <w:t xml:space="preserve"> by</w:t>
      </w:r>
    </w:p>
    <w:p w:rsidR="00565B38" w:rsidRPr="00C62576" w:rsidRDefault="00565B38" w:rsidP="00565B38">
      <w:pPr>
        <w:pStyle w:val="NoSpacing"/>
        <w:jc w:val="center"/>
        <w:rPr>
          <w:sz w:val="44"/>
          <w:szCs w:val="44"/>
        </w:rPr>
      </w:pPr>
      <w:r w:rsidRPr="00C62576">
        <w:rPr>
          <w:sz w:val="44"/>
          <w:szCs w:val="44"/>
        </w:rPr>
        <w:t>the North Carolina Department of</w:t>
      </w:r>
    </w:p>
    <w:p w:rsidR="00565B38" w:rsidRPr="00C62576" w:rsidRDefault="00565B38" w:rsidP="00565B38">
      <w:pPr>
        <w:pStyle w:val="NoSpacing"/>
        <w:jc w:val="center"/>
        <w:rPr>
          <w:sz w:val="44"/>
          <w:szCs w:val="44"/>
        </w:rPr>
      </w:pPr>
      <w:r w:rsidRPr="00C62576">
        <w:rPr>
          <w:sz w:val="44"/>
          <w:szCs w:val="44"/>
        </w:rPr>
        <w:t>Public Instruction. All rights reserved.</w:t>
      </w:r>
    </w:p>
    <w:p w:rsidR="00565B38" w:rsidRPr="00C62576" w:rsidRDefault="00565B38" w:rsidP="00565B38">
      <w:pPr>
        <w:spacing w:after="0" w:line="240" w:lineRule="auto"/>
        <w:jc w:val="center"/>
        <w:rPr>
          <w:sz w:val="44"/>
          <w:szCs w:val="44"/>
        </w:rPr>
      </w:pPr>
      <w:r w:rsidRPr="00C62576">
        <w:rPr>
          <w:sz w:val="44"/>
          <w:szCs w:val="44"/>
        </w:rPr>
        <w:t>Any further reproduction or distribution other</w:t>
      </w:r>
    </w:p>
    <w:p w:rsidR="00565B38" w:rsidRPr="00C62576" w:rsidRDefault="00565B38" w:rsidP="00565B38">
      <w:pPr>
        <w:pStyle w:val="NoSpacing"/>
        <w:jc w:val="center"/>
        <w:rPr>
          <w:sz w:val="44"/>
          <w:szCs w:val="44"/>
        </w:rPr>
      </w:pPr>
      <w:r w:rsidRPr="00C62576">
        <w:rPr>
          <w:sz w:val="44"/>
          <w:szCs w:val="44"/>
        </w:rPr>
        <w:t>than in an accessible format is an infringement.</w:t>
      </w:r>
    </w:p>
    <w:p w:rsidR="00565B38" w:rsidRPr="00C62576" w:rsidRDefault="00565B38" w:rsidP="00565B38">
      <w:pPr>
        <w:pStyle w:val="NoSpacing"/>
        <w:jc w:val="center"/>
        <w:rPr>
          <w:sz w:val="44"/>
          <w:szCs w:val="44"/>
        </w:rPr>
      </w:pPr>
    </w:p>
    <w:p w:rsidR="00565B38" w:rsidRPr="00C62576" w:rsidRDefault="00565B38" w:rsidP="00565B38">
      <w:pPr>
        <w:pStyle w:val="NoSpacing"/>
        <w:jc w:val="center"/>
        <w:rPr>
          <w:sz w:val="44"/>
          <w:szCs w:val="44"/>
        </w:rPr>
      </w:pPr>
    </w:p>
    <w:p w:rsidR="00565B38" w:rsidRPr="00C62576" w:rsidRDefault="00565B38" w:rsidP="006F532D">
      <w:pPr>
        <w:pStyle w:val="NoSpacing"/>
        <w:jc w:val="center"/>
        <w:rPr>
          <w:sz w:val="44"/>
          <w:szCs w:val="44"/>
        </w:rPr>
        <w:sectPr w:rsidR="00565B38" w:rsidRPr="00C62576" w:rsidSect="004D7E08">
          <w:pgSz w:w="16560" w:h="15840" w:orient="landscape" w:code="1"/>
          <w:pgMar w:top="1080" w:right="1080" w:bottom="1080" w:left="1440" w:header="144" w:footer="144" w:gutter="0"/>
          <w:cols w:space="720"/>
          <w:docGrid w:linePitch="360"/>
        </w:sectPr>
      </w:pPr>
      <w:r w:rsidRPr="00C62576">
        <w:rPr>
          <w:sz w:val="44"/>
          <w:szCs w:val="44"/>
        </w:rPr>
        <w:t>Transcribed 202</w:t>
      </w:r>
      <w:r w:rsidR="004B3807">
        <w:rPr>
          <w:sz w:val="44"/>
          <w:szCs w:val="44"/>
        </w:rPr>
        <w:t>6</w:t>
      </w:r>
    </w:p>
    <w:p w:rsidR="00565B38" w:rsidRPr="00C62576" w:rsidRDefault="00565B38" w:rsidP="00565B38">
      <w:pPr>
        <w:pStyle w:val="NoSpacing"/>
        <w:rPr>
          <w:sz w:val="44"/>
          <w:szCs w:val="44"/>
        </w:rPr>
      </w:pPr>
      <w:r w:rsidRPr="00C62576">
        <w:rPr>
          <w:sz w:val="44"/>
          <w:szCs w:val="44"/>
        </w:rPr>
        <w:lastRenderedPageBreak/>
        <w:t>North Carolina Department of PUBLIC INSTRUCTION</w:t>
      </w:r>
      <w:r w:rsidRPr="00C62576">
        <w:rPr>
          <w:sz w:val="44"/>
          <w:szCs w:val="44"/>
        </w:rPr>
        <w:tab/>
      </w:r>
    </w:p>
    <w:p w:rsidR="00565B38" w:rsidRPr="00C62576" w:rsidRDefault="00565B38" w:rsidP="00565B38">
      <w:pPr>
        <w:pStyle w:val="NoSpacing"/>
        <w:rPr>
          <w:sz w:val="44"/>
          <w:szCs w:val="44"/>
        </w:rPr>
      </w:pPr>
    </w:p>
    <w:p w:rsidR="00565B38" w:rsidRPr="00C62576" w:rsidRDefault="00565B38" w:rsidP="00565B38">
      <w:pPr>
        <w:pStyle w:val="NoSpacing"/>
        <w:ind w:firstLine="720"/>
        <w:rPr>
          <w:sz w:val="44"/>
          <w:szCs w:val="44"/>
        </w:rPr>
      </w:pPr>
      <w:r w:rsidRPr="00C62576">
        <w:rPr>
          <w:sz w:val="44"/>
          <w:szCs w:val="44"/>
        </w:rPr>
        <w:t xml:space="preserve">In compliance with federal law, the NC Department of Public Instruction administers all state-operated educational programs, employment activities, and admissions without discrimination because of race, religion, national or ethnic origin, color, age, military service, disability, or gender, except where exemption is appropriate and allowed by law. </w:t>
      </w:r>
    </w:p>
    <w:p w:rsidR="00565B38" w:rsidRPr="00C62576" w:rsidRDefault="00565B38" w:rsidP="00565B38">
      <w:pPr>
        <w:pStyle w:val="NoSpacing"/>
        <w:rPr>
          <w:sz w:val="44"/>
          <w:szCs w:val="44"/>
        </w:rPr>
      </w:pPr>
    </w:p>
    <w:p w:rsidR="00565B38" w:rsidRPr="00C62576" w:rsidRDefault="00565B38" w:rsidP="00565B38">
      <w:pPr>
        <w:pStyle w:val="NoSpacing"/>
        <w:ind w:firstLine="720"/>
        <w:rPr>
          <w:sz w:val="44"/>
          <w:szCs w:val="44"/>
        </w:rPr>
      </w:pPr>
      <w:r w:rsidRPr="00C62576">
        <w:rPr>
          <w:sz w:val="44"/>
          <w:szCs w:val="44"/>
        </w:rPr>
        <w:t>Inquiries or complaints regarding discrimination issues should be directed to:</w:t>
      </w:r>
    </w:p>
    <w:p w:rsidR="00565B38" w:rsidRPr="00C62576" w:rsidRDefault="00565B38" w:rsidP="00565B38">
      <w:pPr>
        <w:pStyle w:val="NoSpacing"/>
        <w:rPr>
          <w:sz w:val="44"/>
          <w:szCs w:val="44"/>
        </w:rPr>
      </w:pPr>
    </w:p>
    <w:p w:rsidR="00565B38" w:rsidRPr="00C62576" w:rsidRDefault="00565B38" w:rsidP="00565B38">
      <w:pPr>
        <w:pStyle w:val="NoSpacing"/>
        <w:ind w:left="720" w:hanging="720"/>
        <w:rPr>
          <w:sz w:val="44"/>
          <w:szCs w:val="44"/>
        </w:rPr>
      </w:pPr>
      <w:r w:rsidRPr="00C62576">
        <w:rPr>
          <w:sz w:val="44"/>
          <w:szCs w:val="44"/>
        </w:rPr>
        <w:t>Thomas Tomberlin, Senior Director, Office of Educator Preparation and Teacher Licensure, NCDPI</w:t>
      </w:r>
    </w:p>
    <w:p w:rsidR="00565B38" w:rsidRPr="00C62576" w:rsidRDefault="00565B38" w:rsidP="00565B38">
      <w:pPr>
        <w:pStyle w:val="NoSpacing"/>
        <w:rPr>
          <w:sz w:val="44"/>
          <w:szCs w:val="44"/>
        </w:rPr>
      </w:pPr>
      <w:r w:rsidRPr="00C62576">
        <w:rPr>
          <w:sz w:val="44"/>
          <w:szCs w:val="44"/>
        </w:rPr>
        <w:t>6301 Mail Service Center, Raleigh, NC 27699-6301 /</w:t>
      </w:r>
    </w:p>
    <w:p w:rsidR="00565B38" w:rsidRPr="00C62576" w:rsidRDefault="00565B38" w:rsidP="00671FD0">
      <w:pPr>
        <w:pStyle w:val="NoSpacing"/>
        <w:ind w:firstLine="720"/>
        <w:rPr>
          <w:sz w:val="44"/>
          <w:szCs w:val="44"/>
        </w:rPr>
      </w:pPr>
      <w:r w:rsidRPr="00C62576">
        <w:rPr>
          <w:sz w:val="44"/>
          <w:szCs w:val="44"/>
        </w:rPr>
        <w:t xml:space="preserve">Phone: (984) 236-2114 / Fax: (984) 236-2099 </w:t>
      </w:r>
    </w:p>
    <w:p w:rsidR="00565B38" w:rsidRPr="00C62576" w:rsidRDefault="00565B38" w:rsidP="00565B38">
      <w:pPr>
        <w:pStyle w:val="NoSpacing"/>
        <w:rPr>
          <w:sz w:val="44"/>
          <w:szCs w:val="44"/>
        </w:rPr>
      </w:pPr>
    </w:p>
    <w:p w:rsidR="00565B38" w:rsidRPr="00C62576" w:rsidRDefault="00565B38" w:rsidP="00565B38">
      <w:pPr>
        <w:pStyle w:val="NoSpacing"/>
        <w:rPr>
          <w:sz w:val="44"/>
          <w:szCs w:val="44"/>
        </w:rPr>
      </w:pPr>
      <w:r w:rsidRPr="00C62576">
        <w:rPr>
          <w:sz w:val="44"/>
          <w:szCs w:val="44"/>
        </w:rPr>
        <w:t xml:space="preserve">Visit us on the Web: </w:t>
      </w:r>
      <w:r w:rsidRPr="00C62576">
        <w:rPr>
          <w:sz w:val="44"/>
          <w:szCs w:val="44"/>
          <w:u w:val="single"/>
        </w:rPr>
        <w:t>www.dpi.nc.gov</w:t>
      </w:r>
    </w:p>
    <w:p w:rsidR="00565B38" w:rsidRPr="00C62576" w:rsidRDefault="00565B38" w:rsidP="00565B38">
      <w:pPr>
        <w:pStyle w:val="NoSpacing"/>
        <w:jc w:val="center"/>
        <w:rPr>
          <w:b/>
          <w:sz w:val="56"/>
          <w:szCs w:val="56"/>
        </w:rPr>
      </w:pPr>
      <w:r w:rsidRPr="00C62576">
        <w:rPr>
          <w:b/>
          <w:sz w:val="56"/>
          <w:szCs w:val="56"/>
        </w:rPr>
        <w:br w:type="page"/>
      </w:r>
      <w:r w:rsidRPr="00C62576">
        <w:rPr>
          <w:b/>
          <w:sz w:val="56"/>
          <w:szCs w:val="56"/>
        </w:rPr>
        <w:lastRenderedPageBreak/>
        <w:t xml:space="preserve">SPECIAL SYMBOLS </w:t>
      </w:r>
    </w:p>
    <w:p w:rsidR="00565B38" w:rsidRPr="00C62576" w:rsidRDefault="00565B38" w:rsidP="00565B38">
      <w:pPr>
        <w:pStyle w:val="NoSpacing"/>
        <w:jc w:val="center"/>
        <w:rPr>
          <w:b/>
          <w:sz w:val="56"/>
          <w:szCs w:val="56"/>
        </w:rPr>
      </w:pPr>
      <w:r w:rsidRPr="00C62576">
        <w:rPr>
          <w:b/>
          <w:sz w:val="56"/>
          <w:szCs w:val="56"/>
        </w:rPr>
        <w:t>USED IN THIS VOLUME</w:t>
      </w:r>
    </w:p>
    <w:p w:rsidR="00BF14D1" w:rsidRPr="00C62576" w:rsidRDefault="00BF14D1" w:rsidP="00565B38">
      <w:pPr>
        <w:pStyle w:val="NoSpacing"/>
        <w:rPr>
          <w:rFonts w:ascii="SimBraille" w:hAnsi="SimBraille"/>
          <w:sz w:val="36"/>
          <w:szCs w:val="36"/>
        </w:rPr>
      </w:pPr>
    </w:p>
    <w:p w:rsidR="00565B38" w:rsidRPr="00C62576" w:rsidRDefault="00565B38" w:rsidP="00565B38">
      <w:pPr>
        <w:pStyle w:val="NoSpacing"/>
        <w:rPr>
          <w:sz w:val="36"/>
          <w:szCs w:val="36"/>
        </w:rPr>
      </w:pPr>
      <w:r w:rsidRPr="00C62576">
        <w:rPr>
          <w:rFonts w:ascii="SimBraille" w:hAnsi="SimBraille"/>
          <w:sz w:val="36"/>
          <w:szCs w:val="36"/>
        </w:rPr>
        <w:t xml:space="preserve">.=  </w:t>
      </w:r>
      <w:r w:rsidR="0017509F">
        <w:rPr>
          <w:rFonts w:ascii="SimBraille" w:hAnsi="SimBraille"/>
          <w:sz w:val="36"/>
          <w:szCs w:val="36"/>
        </w:rPr>
        <w:t xml:space="preserve"> </w:t>
      </w:r>
      <w:r w:rsidRPr="00C62576">
        <w:rPr>
          <w:sz w:val="36"/>
          <w:szCs w:val="36"/>
        </w:rPr>
        <w:t>Dot locator for "mention"</w:t>
      </w:r>
    </w:p>
    <w:p w:rsidR="001C52FD" w:rsidRPr="001C52FD" w:rsidRDefault="00216AE3" w:rsidP="001C52FD">
      <w:pPr>
        <w:pStyle w:val="NoSpacing"/>
        <w:rPr>
          <w:sz w:val="36"/>
          <w:szCs w:val="36"/>
        </w:rPr>
      </w:pPr>
      <w:r w:rsidRPr="00C62576">
        <w:rPr>
          <w:rFonts w:ascii="SimBraille" w:hAnsi="SimBraille"/>
          <w:sz w:val="36"/>
          <w:szCs w:val="36"/>
        </w:rPr>
        <w:t>.=</w:t>
      </w:r>
      <w:r w:rsidR="006D6877" w:rsidRPr="006D6877">
        <w:rPr>
          <w:rFonts w:ascii="SimBraille" w:hAnsi="SimBraille"/>
          <w:sz w:val="36"/>
          <w:szCs w:val="36"/>
        </w:rPr>
        <w:t>"9</w:t>
      </w:r>
      <w:r>
        <w:rPr>
          <w:rFonts w:ascii="SimBraille" w:hAnsi="SimBraille"/>
          <w:sz w:val="36"/>
          <w:szCs w:val="36"/>
        </w:rPr>
        <w:t xml:space="preserve"> </w:t>
      </w:r>
      <w:r w:rsidR="001C52FD" w:rsidRPr="001C52FD">
        <w:rPr>
          <w:sz w:val="36"/>
          <w:szCs w:val="36"/>
        </w:rPr>
        <w:t>Asterisk</w:t>
      </w:r>
      <w:r w:rsidR="00FD7D44">
        <w:rPr>
          <w:sz w:val="36"/>
          <w:szCs w:val="36"/>
        </w:rPr>
        <w:t>; reference indicator</w:t>
      </w:r>
    </w:p>
    <w:p w:rsidR="00C25F7B" w:rsidRDefault="00C25F7B" w:rsidP="001C52FD">
      <w:pPr>
        <w:pStyle w:val="NoSpacing"/>
        <w:rPr>
          <w:rFonts w:ascii="SimBraille" w:hAnsi="SimBraille"/>
          <w:sz w:val="36"/>
          <w:szCs w:val="36"/>
        </w:rPr>
      </w:pPr>
      <w:r w:rsidRPr="00C62576">
        <w:rPr>
          <w:rFonts w:ascii="SimBraille" w:hAnsi="SimBraille"/>
          <w:sz w:val="36"/>
          <w:szCs w:val="36"/>
        </w:rPr>
        <w:t>.=</w:t>
      </w:r>
      <w:r w:rsidRPr="00C25F7B">
        <w:rPr>
          <w:rFonts w:ascii="SimBraille" w:hAnsi="SimBraille"/>
          <w:sz w:val="36"/>
          <w:szCs w:val="36"/>
        </w:rPr>
        <w:t>.1</w:t>
      </w:r>
      <w:r w:rsidR="00672019">
        <w:rPr>
          <w:rFonts w:ascii="SimBraille" w:hAnsi="SimBraille"/>
          <w:sz w:val="36"/>
          <w:szCs w:val="36"/>
        </w:rPr>
        <w:t xml:space="preserve"> </w:t>
      </w:r>
      <w:r w:rsidRPr="00C25F7B">
        <w:rPr>
          <w:sz w:val="36"/>
          <w:szCs w:val="36"/>
        </w:rPr>
        <w:t>I</w:t>
      </w:r>
      <w:r>
        <w:rPr>
          <w:sz w:val="36"/>
          <w:szCs w:val="36"/>
        </w:rPr>
        <w:t>talic</w:t>
      </w:r>
      <w:r w:rsidR="00672019">
        <w:rPr>
          <w:sz w:val="36"/>
          <w:szCs w:val="36"/>
        </w:rPr>
        <w:t xml:space="preserve"> word indicator</w:t>
      </w:r>
    </w:p>
    <w:p w:rsidR="00C25F7B" w:rsidRDefault="00C25F7B" w:rsidP="001C52FD">
      <w:pPr>
        <w:pStyle w:val="NoSpacing"/>
        <w:rPr>
          <w:rFonts w:ascii="SimBraille" w:hAnsi="SimBraille"/>
          <w:sz w:val="36"/>
          <w:szCs w:val="36"/>
        </w:rPr>
      </w:pPr>
      <w:r w:rsidRPr="00C62576">
        <w:rPr>
          <w:rFonts w:ascii="SimBraille" w:hAnsi="SimBraille"/>
          <w:sz w:val="36"/>
          <w:szCs w:val="36"/>
        </w:rPr>
        <w:t>.=</w:t>
      </w:r>
      <w:r w:rsidRPr="00C25F7B">
        <w:rPr>
          <w:rFonts w:ascii="SimBraille" w:hAnsi="SimBraille"/>
          <w:sz w:val="36"/>
          <w:szCs w:val="36"/>
        </w:rPr>
        <w:t>.7</w:t>
      </w:r>
      <w:r w:rsidR="00672019">
        <w:rPr>
          <w:rFonts w:ascii="SimBraille" w:hAnsi="SimBraille"/>
          <w:sz w:val="36"/>
          <w:szCs w:val="36"/>
        </w:rPr>
        <w:t xml:space="preserve"> </w:t>
      </w:r>
      <w:r w:rsidR="00672019" w:rsidRPr="00C25F7B">
        <w:rPr>
          <w:sz w:val="36"/>
          <w:szCs w:val="36"/>
        </w:rPr>
        <w:t>I</w:t>
      </w:r>
      <w:r w:rsidR="00672019">
        <w:rPr>
          <w:sz w:val="36"/>
          <w:szCs w:val="36"/>
        </w:rPr>
        <w:t>talic passage indicator</w:t>
      </w:r>
    </w:p>
    <w:p w:rsidR="00B81966" w:rsidRDefault="00C25F7B" w:rsidP="001C52FD">
      <w:pPr>
        <w:pStyle w:val="NoSpacing"/>
        <w:rPr>
          <w:rFonts w:ascii="SimBraille" w:hAnsi="SimBraille"/>
          <w:sz w:val="36"/>
          <w:szCs w:val="36"/>
        </w:rPr>
      </w:pPr>
      <w:r w:rsidRPr="00C62576">
        <w:rPr>
          <w:rFonts w:ascii="SimBraille" w:hAnsi="SimBraille"/>
          <w:sz w:val="36"/>
          <w:szCs w:val="36"/>
        </w:rPr>
        <w:t>.=</w:t>
      </w:r>
      <w:r w:rsidRPr="00C25F7B">
        <w:rPr>
          <w:rFonts w:ascii="SimBraille" w:hAnsi="SimBraille"/>
          <w:sz w:val="36"/>
          <w:szCs w:val="36"/>
        </w:rPr>
        <w:t>.'</w:t>
      </w:r>
      <w:r w:rsidR="00672019">
        <w:rPr>
          <w:rFonts w:ascii="SimBraille" w:hAnsi="SimBraille"/>
          <w:sz w:val="36"/>
          <w:szCs w:val="36"/>
        </w:rPr>
        <w:t xml:space="preserve"> </w:t>
      </w:r>
      <w:r w:rsidR="00672019" w:rsidRPr="00C25F7B">
        <w:rPr>
          <w:sz w:val="36"/>
          <w:szCs w:val="36"/>
        </w:rPr>
        <w:t>I</w:t>
      </w:r>
      <w:r w:rsidR="00672019">
        <w:rPr>
          <w:sz w:val="36"/>
          <w:szCs w:val="36"/>
        </w:rPr>
        <w:t xml:space="preserve">talic </w:t>
      </w:r>
      <w:r w:rsidR="00672019" w:rsidRPr="001C52FD">
        <w:rPr>
          <w:sz w:val="36"/>
          <w:szCs w:val="36"/>
        </w:rPr>
        <w:t>terminator</w:t>
      </w:r>
    </w:p>
    <w:p w:rsidR="00DB0834" w:rsidRDefault="00DB0834">
      <w:pPr>
        <w:spacing w:after="160" w:line="259" w:lineRule="auto"/>
        <w:rPr>
          <w:sz w:val="36"/>
          <w:szCs w:val="36"/>
        </w:rPr>
      </w:pPr>
      <w:r>
        <w:rPr>
          <w:sz w:val="36"/>
          <w:szCs w:val="36"/>
        </w:rPr>
        <w:br w:type="page"/>
      </w:r>
    </w:p>
    <w:p w:rsidR="00001EB4" w:rsidRPr="001C52FD" w:rsidRDefault="00001EB4">
      <w:pPr>
        <w:spacing w:after="160" w:line="259" w:lineRule="auto"/>
        <w:rPr>
          <w:sz w:val="36"/>
          <w:szCs w:val="36"/>
        </w:rPr>
      </w:pPr>
    </w:p>
    <w:p w:rsidR="00565B38" w:rsidRPr="00C62576" w:rsidRDefault="00565B38" w:rsidP="00565B38">
      <w:pPr>
        <w:pStyle w:val="NoSpacing"/>
        <w:jc w:val="center"/>
        <w:rPr>
          <w:b/>
          <w:sz w:val="52"/>
          <w:szCs w:val="52"/>
        </w:rPr>
      </w:pPr>
      <w:r w:rsidRPr="00C62576">
        <w:rPr>
          <w:b/>
          <w:sz w:val="56"/>
          <w:szCs w:val="56"/>
        </w:rPr>
        <w:t>TRANSCRIBER'S</w:t>
      </w:r>
      <w:r w:rsidRPr="00C62576">
        <w:rPr>
          <w:b/>
          <w:sz w:val="52"/>
          <w:szCs w:val="52"/>
        </w:rPr>
        <w:t xml:space="preserve"> </w:t>
      </w:r>
      <w:r w:rsidRPr="00C62576">
        <w:rPr>
          <w:b/>
          <w:sz w:val="56"/>
          <w:szCs w:val="56"/>
        </w:rPr>
        <w:t>NOTES</w:t>
      </w:r>
    </w:p>
    <w:p w:rsidR="00565B38" w:rsidRPr="00C62576" w:rsidRDefault="00565B38" w:rsidP="00565B38">
      <w:pPr>
        <w:pStyle w:val="NoSpacing"/>
        <w:jc w:val="center"/>
        <w:rPr>
          <w:b/>
          <w:sz w:val="52"/>
          <w:szCs w:val="52"/>
        </w:rPr>
      </w:pPr>
    </w:p>
    <w:bookmarkEnd w:id="0"/>
    <w:p w:rsidR="00966C1A" w:rsidRPr="00552343" w:rsidRDefault="00966C1A" w:rsidP="00966C1A">
      <w:pPr>
        <w:pStyle w:val="NoSpacing"/>
        <w:ind w:firstLine="720"/>
        <w:rPr>
          <w:sz w:val="44"/>
          <w:szCs w:val="44"/>
        </w:rPr>
      </w:pPr>
      <w:r w:rsidRPr="00552343">
        <w:rPr>
          <w:sz w:val="44"/>
          <w:szCs w:val="44"/>
        </w:rPr>
        <w:t xml:space="preserve">This text has been transcribed in accordance with the rules set forth in </w:t>
      </w:r>
      <w:r w:rsidRPr="00552343">
        <w:rPr>
          <w:i/>
          <w:sz w:val="44"/>
          <w:szCs w:val="44"/>
        </w:rPr>
        <w:t>Braille Formats: Principles of Print-to-Braille Transcription, 2016.</w:t>
      </w:r>
    </w:p>
    <w:p w:rsidR="00966C1A" w:rsidRPr="00552343" w:rsidRDefault="00966C1A" w:rsidP="00966C1A">
      <w:pPr>
        <w:pStyle w:val="NoSpacing"/>
        <w:ind w:firstLine="720"/>
        <w:rPr>
          <w:i/>
          <w:sz w:val="44"/>
          <w:szCs w:val="44"/>
        </w:rPr>
      </w:pPr>
      <w:r w:rsidRPr="00552343">
        <w:rPr>
          <w:sz w:val="44"/>
          <w:szCs w:val="44"/>
        </w:rPr>
        <w:t xml:space="preserve">This text has been transcribed in accordance with the rules set forth in </w:t>
      </w:r>
      <w:r w:rsidRPr="00552343">
        <w:rPr>
          <w:i/>
          <w:sz w:val="44"/>
          <w:szCs w:val="44"/>
        </w:rPr>
        <w:t>Unified English Braille Guidelines for Technical Material, 2008 Revision, 2014 Updates.</w:t>
      </w:r>
    </w:p>
    <w:p w:rsidR="00966C1A" w:rsidRPr="00EE1A14" w:rsidRDefault="00966C1A" w:rsidP="00966C1A">
      <w:pPr>
        <w:pStyle w:val="NoSpacing"/>
        <w:ind w:firstLine="720"/>
        <w:rPr>
          <w:sz w:val="44"/>
          <w:szCs w:val="44"/>
        </w:rPr>
      </w:pPr>
      <w:r w:rsidRPr="00EE1A14">
        <w:rPr>
          <w:sz w:val="44"/>
          <w:szCs w:val="44"/>
        </w:rPr>
        <w:t xml:space="preserve">Tactile graphics are produced according to the </w:t>
      </w:r>
      <w:r w:rsidRPr="00EE1A14">
        <w:rPr>
          <w:i/>
          <w:iCs/>
          <w:sz w:val="44"/>
          <w:szCs w:val="44"/>
        </w:rPr>
        <w:t>Guidelines and Standards for Tactile Graphics, 20</w:t>
      </w:r>
      <w:r w:rsidR="004E5933">
        <w:rPr>
          <w:i/>
          <w:iCs/>
          <w:sz w:val="44"/>
          <w:szCs w:val="44"/>
        </w:rPr>
        <w:t>22</w:t>
      </w:r>
      <w:r w:rsidRPr="00EE1A14">
        <w:rPr>
          <w:sz w:val="44"/>
          <w:szCs w:val="44"/>
        </w:rPr>
        <w:t>.</w:t>
      </w:r>
    </w:p>
    <w:p w:rsidR="00966C1A" w:rsidRDefault="00966C1A" w:rsidP="00966C1A">
      <w:pPr>
        <w:pStyle w:val="NoSpacing"/>
        <w:ind w:firstLine="720"/>
        <w:rPr>
          <w:sz w:val="44"/>
          <w:szCs w:val="44"/>
        </w:rPr>
      </w:pPr>
      <w:r w:rsidRPr="00711B7D">
        <w:rPr>
          <w:sz w:val="44"/>
          <w:szCs w:val="44"/>
        </w:rPr>
        <w:t>On print page a</w:t>
      </w:r>
      <w:r w:rsidR="00CF7261" w:rsidRPr="00711B7D">
        <w:rPr>
          <w:sz w:val="44"/>
          <w:szCs w:val="44"/>
        </w:rPr>
        <w:t>3</w:t>
      </w:r>
      <w:r w:rsidRPr="00711B7D">
        <w:rPr>
          <w:sz w:val="44"/>
          <w:szCs w:val="44"/>
        </w:rPr>
        <w:t xml:space="preserve">, braille page </w:t>
      </w:r>
      <w:r w:rsidR="00CF7261" w:rsidRPr="00711B7D">
        <w:rPr>
          <w:sz w:val="44"/>
          <w:szCs w:val="44"/>
        </w:rPr>
        <w:t>5</w:t>
      </w:r>
      <w:r w:rsidRPr="00711B7D">
        <w:rPr>
          <w:sz w:val="44"/>
          <w:szCs w:val="44"/>
        </w:rPr>
        <w:t>, transcriber’s note reads: Texture indicates shaded area.</w:t>
      </w:r>
    </w:p>
    <w:p w:rsidR="00D66E96" w:rsidRDefault="00DA2378" w:rsidP="00D66E96">
      <w:pPr>
        <w:spacing w:after="0" w:line="240" w:lineRule="auto"/>
        <w:ind w:firstLine="720"/>
        <w:rPr>
          <w:sz w:val="44"/>
          <w:szCs w:val="44"/>
        </w:rPr>
      </w:pPr>
      <w:r>
        <w:rPr>
          <w:sz w:val="44"/>
          <w:szCs w:val="44"/>
        </w:rPr>
        <w:t xml:space="preserve">On print page </w:t>
      </w:r>
      <w:r w:rsidR="00D66E96">
        <w:rPr>
          <w:sz w:val="44"/>
          <w:szCs w:val="44"/>
        </w:rPr>
        <w:t>a6</w:t>
      </w:r>
      <w:r>
        <w:rPr>
          <w:sz w:val="44"/>
          <w:szCs w:val="44"/>
        </w:rPr>
        <w:t xml:space="preserve">, braille page </w:t>
      </w:r>
      <w:r w:rsidR="00D66E96">
        <w:rPr>
          <w:sz w:val="44"/>
          <w:szCs w:val="44"/>
        </w:rPr>
        <w:t>9</w:t>
      </w:r>
      <w:r>
        <w:rPr>
          <w:sz w:val="44"/>
          <w:szCs w:val="44"/>
        </w:rPr>
        <w:t xml:space="preserve">, </w:t>
      </w:r>
      <w:r w:rsidRPr="00552343">
        <w:rPr>
          <w:sz w:val="44"/>
          <w:szCs w:val="44"/>
        </w:rPr>
        <w:t>transcriber’s note reads:</w:t>
      </w:r>
      <w:r w:rsidR="00D66E96">
        <w:rPr>
          <w:sz w:val="44"/>
          <w:szCs w:val="44"/>
        </w:rPr>
        <w:t xml:space="preserve"> </w:t>
      </w:r>
      <w:r w:rsidR="0005513F">
        <w:rPr>
          <w:sz w:val="44"/>
          <w:szCs w:val="44"/>
        </w:rPr>
        <w:t>F</w:t>
      </w:r>
      <w:r w:rsidR="00D66E96">
        <w:rPr>
          <w:sz w:val="44"/>
          <w:szCs w:val="44"/>
        </w:rPr>
        <w:t>ull cell</w:t>
      </w:r>
      <w:r w:rsidR="0005513F">
        <w:rPr>
          <w:sz w:val="44"/>
          <w:szCs w:val="44"/>
        </w:rPr>
        <w:t>s</w:t>
      </w:r>
      <w:r w:rsidR="00D66E96" w:rsidRPr="009946D4">
        <w:rPr>
          <w:sz w:val="44"/>
          <w:szCs w:val="44"/>
        </w:rPr>
        <w:t xml:space="preserve"> </w:t>
      </w:r>
      <w:r w:rsidR="0005513F">
        <w:rPr>
          <w:sz w:val="44"/>
          <w:szCs w:val="44"/>
        </w:rPr>
        <w:t>are</w:t>
      </w:r>
      <w:r w:rsidR="00D66E96" w:rsidRPr="009946D4">
        <w:rPr>
          <w:sz w:val="44"/>
          <w:szCs w:val="44"/>
        </w:rPr>
        <w:t xml:space="preserve"> used to represent</w:t>
      </w:r>
      <w:r w:rsidR="00D66E96">
        <w:rPr>
          <w:sz w:val="44"/>
          <w:szCs w:val="44"/>
        </w:rPr>
        <w:t xml:space="preserve"> x</w:t>
      </w:r>
      <w:r w:rsidR="0005513F">
        <w:rPr>
          <w:sz w:val="44"/>
          <w:szCs w:val="44"/>
        </w:rPr>
        <w:t>'s</w:t>
      </w:r>
      <w:r w:rsidR="00D66E96">
        <w:rPr>
          <w:sz w:val="44"/>
          <w:szCs w:val="44"/>
        </w:rPr>
        <w:t xml:space="preserve"> </w:t>
      </w:r>
      <w:r w:rsidR="00D66E96" w:rsidRPr="009946D4">
        <w:rPr>
          <w:sz w:val="44"/>
          <w:szCs w:val="44"/>
        </w:rPr>
        <w:t>in print.</w:t>
      </w:r>
      <w:bookmarkStart w:id="1" w:name="_GoBack"/>
      <w:bookmarkEnd w:id="1"/>
    </w:p>
    <w:p w:rsidR="00966C1A" w:rsidRDefault="00966C1A" w:rsidP="00966C1A">
      <w:pPr>
        <w:pStyle w:val="NoSpacing"/>
        <w:ind w:firstLine="720"/>
        <w:rPr>
          <w:sz w:val="44"/>
          <w:szCs w:val="44"/>
        </w:rPr>
      </w:pPr>
      <w:r>
        <w:rPr>
          <w:sz w:val="44"/>
          <w:szCs w:val="44"/>
        </w:rPr>
        <w:t>On print page 1</w:t>
      </w:r>
      <w:r w:rsidR="00CF7261">
        <w:rPr>
          <w:sz w:val="44"/>
          <w:szCs w:val="44"/>
        </w:rPr>
        <w:t>0</w:t>
      </w:r>
      <w:r>
        <w:rPr>
          <w:sz w:val="44"/>
          <w:szCs w:val="44"/>
        </w:rPr>
        <w:t>, braille page 1</w:t>
      </w:r>
      <w:r w:rsidR="00CF7261">
        <w:rPr>
          <w:sz w:val="44"/>
          <w:szCs w:val="44"/>
        </w:rPr>
        <w:t>4</w:t>
      </w:r>
      <w:r>
        <w:rPr>
          <w:sz w:val="44"/>
          <w:szCs w:val="44"/>
        </w:rPr>
        <w:t xml:space="preserve">, </w:t>
      </w:r>
      <w:r w:rsidRPr="00552343">
        <w:rPr>
          <w:sz w:val="44"/>
          <w:szCs w:val="44"/>
        </w:rPr>
        <w:t>transcriber’s note reads:</w:t>
      </w:r>
      <w:r>
        <w:rPr>
          <w:sz w:val="44"/>
          <w:szCs w:val="44"/>
        </w:rPr>
        <w:t xml:space="preserve"> </w:t>
      </w:r>
      <w:r w:rsidRPr="00552343">
        <w:rPr>
          <w:sz w:val="44"/>
          <w:szCs w:val="44"/>
        </w:rPr>
        <w:t>Texture indicates shaded area.</w:t>
      </w:r>
    </w:p>
    <w:p w:rsidR="00966C1A" w:rsidRPr="00552343" w:rsidRDefault="00966C1A" w:rsidP="00966C1A">
      <w:pPr>
        <w:pStyle w:val="NoSpacing"/>
        <w:ind w:firstLine="720"/>
        <w:rPr>
          <w:sz w:val="44"/>
          <w:szCs w:val="44"/>
        </w:rPr>
      </w:pPr>
      <w:r w:rsidRPr="00552343">
        <w:rPr>
          <w:sz w:val="44"/>
          <w:szCs w:val="44"/>
        </w:rPr>
        <w:t xml:space="preserve">On print page </w:t>
      </w:r>
      <w:r>
        <w:rPr>
          <w:sz w:val="44"/>
          <w:szCs w:val="44"/>
        </w:rPr>
        <w:t>1</w:t>
      </w:r>
      <w:r w:rsidR="00CF7261">
        <w:rPr>
          <w:sz w:val="44"/>
          <w:szCs w:val="44"/>
        </w:rPr>
        <w:t>6</w:t>
      </w:r>
      <w:r w:rsidRPr="00552343">
        <w:rPr>
          <w:sz w:val="44"/>
          <w:szCs w:val="44"/>
        </w:rPr>
        <w:t xml:space="preserve">, </w:t>
      </w:r>
      <w:r>
        <w:rPr>
          <w:sz w:val="44"/>
          <w:szCs w:val="44"/>
        </w:rPr>
        <w:t>b</w:t>
      </w:r>
      <w:r w:rsidRPr="00552343">
        <w:rPr>
          <w:sz w:val="44"/>
          <w:szCs w:val="44"/>
        </w:rPr>
        <w:t xml:space="preserve">raille page </w:t>
      </w:r>
      <w:r>
        <w:rPr>
          <w:sz w:val="44"/>
          <w:szCs w:val="44"/>
        </w:rPr>
        <w:t>2</w:t>
      </w:r>
      <w:r w:rsidR="00CF7261">
        <w:rPr>
          <w:sz w:val="44"/>
          <w:szCs w:val="44"/>
        </w:rPr>
        <w:t>2</w:t>
      </w:r>
      <w:r w:rsidRPr="00552343">
        <w:rPr>
          <w:sz w:val="44"/>
          <w:szCs w:val="44"/>
        </w:rPr>
        <w:t>, transcriber’s note reads: Texture indicates shaded area.</w:t>
      </w:r>
    </w:p>
    <w:p w:rsidR="00966C1A" w:rsidRPr="00552343" w:rsidRDefault="00966C1A" w:rsidP="00966C1A">
      <w:pPr>
        <w:pStyle w:val="NoSpacing"/>
        <w:ind w:firstLine="720"/>
        <w:rPr>
          <w:sz w:val="44"/>
          <w:szCs w:val="44"/>
        </w:rPr>
      </w:pPr>
      <w:r w:rsidRPr="00552343">
        <w:rPr>
          <w:sz w:val="44"/>
          <w:szCs w:val="44"/>
        </w:rPr>
        <w:t xml:space="preserve">On print page </w:t>
      </w:r>
      <w:r w:rsidR="00C32ABC">
        <w:rPr>
          <w:sz w:val="44"/>
          <w:szCs w:val="44"/>
        </w:rPr>
        <w:t>17</w:t>
      </w:r>
      <w:r w:rsidRPr="00552343">
        <w:rPr>
          <w:sz w:val="44"/>
          <w:szCs w:val="44"/>
        </w:rPr>
        <w:t xml:space="preserve">, </w:t>
      </w:r>
      <w:r>
        <w:rPr>
          <w:sz w:val="44"/>
          <w:szCs w:val="44"/>
        </w:rPr>
        <w:t>b</w:t>
      </w:r>
      <w:r w:rsidRPr="00552343">
        <w:rPr>
          <w:sz w:val="44"/>
          <w:szCs w:val="44"/>
        </w:rPr>
        <w:t xml:space="preserve">raille page </w:t>
      </w:r>
      <w:r>
        <w:rPr>
          <w:sz w:val="44"/>
          <w:szCs w:val="44"/>
        </w:rPr>
        <w:t>2</w:t>
      </w:r>
      <w:r w:rsidR="00C32ABC">
        <w:rPr>
          <w:sz w:val="44"/>
          <w:szCs w:val="44"/>
        </w:rPr>
        <w:t>3</w:t>
      </w:r>
      <w:r w:rsidRPr="00552343">
        <w:rPr>
          <w:sz w:val="44"/>
          <w:szCs w:val="44"/>
        </w:rPr>
        <w:t>, transcriber's note reads: Answer choices C and D are on the following page.</w:t>
      </w:r>
    </w:p>
    <w:p w:rsidR="00966C1A" w:rsidRDefault="00966C1A" w:rsidP="00966C1A">
      <w:pPr>
        <w:pStyle w:val="NoSpacing"/>
        <w:ind w:firstLine="720"/>
        <w:rPr>
          <w:sz w:val="44"/>
          <w:szCs w:val="44"/>
        </w:rPr>
      </w:pPr>
      <w:r w:rsidRPr="00552343">
        <w:rPr>
          <w:sz w:val="44"/>
          <w:szCs w:val="44"/>
        </w:rPr>
        <w:t xml:space="preserve">On print page </w:t>
      </w:r>
      <w:r w:rsidR="00E05E77">
        <w:rPr>
          <w:sz w:val="44"/>
          <w:szCs w:val="44"/>
        </w:rPr>
        <w:t>19</w:t>
      </w:r>
      <w:r w:rsidRPr="00552343">
        <w:rPr>
          <w:sz w:val="44"/>
          <w:szCs w:val="44"/>
        </w:rPr>
        <w:t xml:space="preserve">, </w:t>
      </w:r>
      <w:r>
        <w:rPr>
          <w:sz w:val="44"/>
          <w:szCs w:val="44"/>
        </w:rPr>
        <w:t>b</w:t>
      </w:r>
      <w:r w:rsidRPr="00552343">
        <w:rPr>
          <w:sz w:val="44"/>
          <w:szCs w:val="44"/>
        </w:rPr>
        <w:t xml:space="preserve">raille page </w:t>
      </w:r>
      <w:r>
        <w:rPr>
          <w:sz w:val="44"/>
          <w:szCs w:val="44"/>
        </w:rPr>
        <w:t>2</w:t>
      </w:r>
      <w:r w:rsidR="00E05E77">
        <w:rPr>
          <w:sz w:val="44"/>
          <w:szCs w:val="44"/>
        </w:rPr>
        <w:t>6</w:t>
      </w:r>
      <w:r w:rsidRPr="00552343">
        <w:rPr>
          <w:sz w:val="44"/>
          <w:szCs w:val="44"/>
        </w:rPr>
        <w:t xml:space="preserve">, transcriber's note reads: Answer choices A, </w:t>
      </w:r>
      <w:r>
        <w:rPr>
          <w:sz w:val="44"/>
          <w:szCs w:val="44"/>
        </w:rPr>
        <w:t>B</w:t>
      </w:r>
      <w:r w:rsidRPr="00552343">
        <w:rPr>
          <w:sz w:val="44"/>
          <w:szCs w:val="44"/>
        </w:rPr>
        <w:t>, C and D are on the following page</w:t>
      </w:r>
      <w:r>
        <w:rPr>
          <w:sz w:val="44"/>
          <w:szCs w:val="44"/>
        </w:rPr>
        <w:t xml:space="preserve">. </w:t>
      </w:r>
      <w:r w:rsidRPr="00BA2A5D">
        <w:rPr>
          <w:sz w:val="44"/>
          <w:szCs w:val="44"/>
        </w:rPr>
        <w:t>Texture indicates shaded area.</w:t>
      </w:r>
    </w:p>
    <w:p w:rsidR="00C60B92" w:rsidRDefault="00C60B92" w:rsidP="00C60B92">
      <w:pPr>
        <w:pStyle w:val="NoSpacing"/>
        <w:jc w:val="center"/>
        <w:rPr>
          <w:b/>
          <w:sz w:val="44"/>
          <w:szCs w:val="44"/>
        </w:rPr>
      </w:pPr>
    </w:p>
    <w:p w:rsidR="00C60B92" w:rsidRDefault="00C60B92" w:rsidP="00C60B92">
      <w:pPr>
        <w:pStyle w:val="NoSpacing"/>
        <w:jc w:val="center"/>
        <w:rPr>
          <w:b/>
          <w:sz w:val="44"/>
          <w:szCs w:val="44"/>
        </w:rPr>
      </w:pPr>
    </w:p>
    <w:p w:rsidR="00C60B92" w:rsidRDefault="00C60B92" w:rsidP="00C60B92">
      <w:pPr>
        <w:pStyle w:val="NoSpacing"/>
        <w:jc w:val="center"/>
        <w:rPr>
          <w:b/>
          <w:sz w:val="44"/>
          <w:szCs w:val="44"/>
        </w:rPr>
      </w:pPr>
    </w:p>
    <w:p w:rsidR="00C60B92" w:rsidRDefault="00C60B92" w:rsidP="00C60B92">
      <w:pPr>
        <w:pStyle w:val="NoSpacing"/>
        <w:jc w:val="center"/>
        <w:rPr>
          <w:sz w:val="44"/>
          <w:szCs w:val="44"/>
        </w:rPr>
      </w:pPr>
      <w:r w:rsidRPr="00C06221">
        <w:rPr>
          <w:b/>
          <w:sz w:val="44"/>
          <w:szCs w:val="44"/>
        </w:rPr>
        <w:t>(TRANSCRIBER'S NOTES continued on the following page)</w:t>
      </w:r>
    </w:p>
    <w:p w:rsidR="00421910" w:rsidRDefault="00421910" w:rsidP="00421910">
      <w:pPr>
        <w:pStyle w:val="NoSpacing"/>
        <w:ind w:firstLine="720"/>
        <w:rPr>
          <w:sz w:val="44"/>
          <w:szCs w:val="44"/>
        </w:rPr>
      </w:pPr>
      <w:r w:rsidRPr="00552343">
        <w:rPr>
          <w:sz w:val="44"/>
          <w:szCs w:val="44"/>
        </w:rPr>
        <w:lastRenderedPageBreak/>
        <w:t xml:space="preserve">On print page </w:t>
      </w:r>
      <w:r>
        <w:rPr>
          <w:sz w:val="44"/>
          <w:szCs w:val="44"/>
        </w:rPr>
        <w:t>a20</w:t>
      </w:r>
      <w:r w:rsidRPr="00552343">
        <w:rPr>
          <w:sz w:val="44"/>
          <w:szCs w:val="44"/>
        </w:rPr>
        <w:t xml:space="preserve">, </w:t>
      </w:r>
      <w:r>
        <w:rPr>
          <w:sz w:val="44"/>
          <w:szCs w:val="44"/>
        </w:rPr>
        <w:t>b</w:t>
      </w:r>
      <w:r w:rsidRPr="00552343">
        <w:rPr>
          <w:sz w:val="44"/>
          <w:szCs w:val="44"/>
        </w:rPr>
        <w:t xml:space="preserve">raille page </w:t>
      </w:r>
      <w:r>
        <w:rPr>
          <w:sz w:val="44"/>
          <w:szCs w:val="44"/>
        </w:rPr>
        <w:t>29</w:t>
      </w:r>
      <w:r w:rsidRPr="00552343">
        <w:rPr>
          <w:sz w:val="44"/>
          <w:szCs w:val="44"/>
        </w:rPr>
        <w:t>, transcriber's note reads:</w:t>
      </w:r>
      <w:r>
        <w:rPr>
          <w:sz w:val="44"/>
          <w:szCs w:val="44"/>
        </w:rPr>
        <w:t xml:space="preserve"> </w:t>
      </w:r>
      <w:r w:rsidRPr="00421910">
        <w:rPr>
          <w:sz w:val="44"/>
          <w:szCs w:val="44"/>
        </w:rPr>
        <w:t>This picture shows a scale with a tray on the le</w:t>
      </w:r>
      <w:r>
        <w:rPr>
          <w:rFonts w:eastAsia="Times New Roman"/>
          <w:sz w:val="44"/>
          <w:szCs w:val="44"/>
        </w:rPr>
        <w:t>ft</w:t>
      </w:r>
      <w:r w:rsidRPr="00421910">
        <w:rPr>
          <w:sz w:val="44"/>
          <w:szCs w:val="44"/>
        </w:rPr>
        <w:t xml:space="preserve"> and a tray on the right. The tray on the</w:t>
      </w:r>
      <w:r>
        <w:rPr>
          <w:sz w:val="44"/>
          <w:szCs w:val="44"/>
        </w:rPr>
        <w:t xml:space="preserve"> </w:t>
      </w:r>
      <w:r w:rsidRPr="00421910">
        <w:rPr>
          <w:sz w:val="44"/>
          <w:szCs w:val="44"/>
        </w:rPr>
        <w:t>le</w:t>
      </w:r>
      <w:r>
        <w:rPr>
          <w:rFonts w:eastAsia="Times New Roman"/>
          <w:sz w:val="44"/>
          <w:szCs w:val="44"/>
        </w:rPr>
        <w:t>ft</w:t>
      </w:r>
      <w:r w:rsidRPr="00421910">
        <w:rPr>
          <w:sz w:val="44"/>
          <w:szCs w:val="44"/>
        </w:rPr>
        <w:t xml:space="preserve"> is empty and higher than the tray on the right. The tray on the right has a 60-kilogram weight on it.</w:t>
      </w:r>
    </w:p>
    <w:p w:rsidR="004C4DD2" w:rsidRDefault="00B3367A" w:rsidP="009679B2">
      <w:pPr>
        <w:pStyle w:val="NoSpacing"/>
        <w:ind w:firstLine="720"/>
        <w:rPr>
          <w:sz w:val="44"/>
          <w:szCs w:val="44"/>
        </w:rPr>
      </w:pPr>
      <w:r w:rsidRPr="00552343">
        <w:rPr>
          <w:sz w:val="44"/>
          <w:szCs w:val="44"/>
        </w:rPr>
        <w:t xml:space="preserve">On print page </w:t>
      </w:r>
      <w:r>
        <w:rPr>
          <w:sz w:val="44"/>
          <w:szCs w:val="44"/>
        </w:rPr>
        <w:t>25</w:t>
      </w:r>
      <w:r w:rsidRPr="00552343">
        <w:rPr>
          <w:sz w:val="44"/>
          <w:szCs w:val="44"/>
        </w:rPr>
        <w:t xml:space="preserve">, </w:t>
      </w:r>
      <w:r>
        <w:rPr>
          <w:sz w:val="44"/>
          <w:szCs w:val="44"/>
        </w:rPr>
        <w:t>b</w:t>
      </w:r>
      <w:r w:rsidRPr="00552343">
        <w:rPr>
          <w:sz w:val="44"/>
          <w:szCs w:val="44"/>
        </w:rPr>
        <w:t xml:space="preserve">raille page </w:t>
      </w:r>
      <w:r>
        <w:rPr>
          <w:sz w:val="44"/>
          <w:szCs w:val="44"/>
        </w:rPr>
        <w:t>34</w:t>
      </w:r>
      <w:r w:rsidRPr="00552343">
        <w:rPr>
          <w:sz w:val="44"/>
          <w:szCs w:val="44"/>
        </w:rPr>
        <w:t>, transcriber's note reads:</w:t>
      </w:r>
      <w:r>
        <w:rPr>
          <w:sz w:val="44"/>
          <w:szCs w:val="44"/>
        </w:rPr>
        <w:t xml:space="preserve"> Note to tables below.</w:t>
      </w:r>
    </w:p>
    <w:p w:rsidR="00966C1A" w:rsidRDefault="00966C1A" w:rsidP="00966C1A">
      <w:pPr>
        <w:pStyle w:val="NoSpacing"/>
        <w:ind w:firstLine="720"/>
        <w:rPr>
          <w:sz w:val="44"/>
          <w:szCs w:val="44"/>
        </w:rPr>
      </w:pPr>
      <w:r w:rsidRPr="00763F01">
        <w:rPr>
          <w:sz w:val="44"/>
          <w:szCs w:val="44"/>
        </w:rPr>
        <w:t xml:space="preserve">On print page </w:t>
      </w:r>
      <w:r w:rsidR="0046019E">
        <w:rPr>
          <w:sz w:val="44"/>
          <w:szCs w:val="44"/>
        </w:rPr>
        <w:t>27</w:t>
      </w:r>
      <w:r>
        <w:rPr>
          <w:sz w:val="44"/>
          <w:szCs w:val="44"/>
        </w:rPr>
        <w:t>, b</w:t>
      </w:r>
      <w:r w:rsidRPr="00763F01">
        <w:rPr>
          <w:sz w:val="44"/>
          <w:szCs w:val="44"/>
        </w:rPr>
        <w:t xml:space="preserve">raille page </w:t>
      </w:r>
      <w:r w:rsidR="0046019E">
        <w:rPr>
          <w:sz w:val="44"/>
          <w:szCs w:val="44"/>
        </w:rPr>
        <w:t>3</w:t>
      </w:r>
      <w:r w:rsidR="00E05E77">
        <w:rPr>
          <w:sz w:val="44"/>
          <w:szCs w:val="44"/>
        </w:rPr>
        <w:t>7</w:t>
      </w:r>
      <w:r w:rsidRPr="00763F01">
        <w:rPr>
          <w:sz w:val="44"/>
          <w:szCs w:val="44"/>
        </w:rPr>
        <w:t xml:space="preserve">, transcriber's note reads: </w:t>
      </w:r>
      <w:r>
        <w:rPr>
          <w:sz w:val="44"/>
          <w:szCs w:val="44"/>
        </w:rPr>
        <w:t xml:space="preserve">The End </w:t>
      </w:r>
    </w:p>
    <w:p w:rsidR="00134589" w:rsidRDefault="00134589" w:rsidP="005278AB">
      <w:pPr>
        <w:pStyle w:val="NoSpacing"/>
        <w:ind w:firstLine="720"/>
        <w:rPr>
          <w:sz w:val="44"/>
          <w:szCs w:val="44"/>
        </w:rPr>
      </w:pPr>
    </w:p>
    <w:p w:rsidR="004C4DD2" w:rsidRPr="00C62576" w:rsidRDefault="004C4DD2" w:rsidP="005278AB">
      <w:pPr>
        <w:pStyle w:val="NoSpacing"/>
        <w:ind w:firstLine="720"/>
        <w:rPr>
          <w:sz w:val="44"/>
          <w:szCs w:val="44"/>
        </w:rPr>
      </w:pPr>
    </w:p>
    <w:p w:rsidR="00BA47F3" w:rsidRPr="00C62576" w:rsidRDefault="00BA47F3" w:rsidP="005278AB">
      <w:pPr>
        <w:pStyle w:val="NoSpacing"/>
        <w:ind w:firstLine="720"/>
        <w:rPr>
          <w:sz w:val="44"/>
          <w:szCs w:val="44"/>
        </w:rPr>
      </w:pPr>
    </w:p>
    <w:sectPr w:rsidR="00BA47F3" w:rsidRPr="00C62576" w:rsidSect="007D7D07">
      <w:pgSz w:w="16560" w:h="15840" w:code="1"/>
      <w:pgMar w:top="1080" w:right="1080" w:bottom="1080" w:left="1440" w:header="144" w:footer="144"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Braille">
    <w:panose1 w:val="01010609060101010103"/>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4644"/>
    <w:rsid w:val="00001EB4"/>
    <w:rsid w:val="00053CA9"/>
    <w:rsid w:val="0005513F"/>
    <w:rsid w:val="000B59C1"/>
    <w:rsid w:val="001063BB"/>
    <w:rsid w:val="00117FC9"/>
    <w:rsid w:val="00134589"/>
    <w:rsid w:val="00141268"/>
    <w:rsid w:val="00152042"/>
    <w:rsid w:val="0017509F"/>
    <w:rsid w:val="00196EC9"/>
    <w:rsid w:val="001A40A0"/>
    <w:rsid w:val="001B781A"/>
    <w:rsid w:val="001C52FD"/>
    <w:rsid w:val="001D585D"/>
    <w:rsid w:val="00216AE3"/>
    <w:rsid w:val="0022073C"/>
    <w:rsid w:val="00220D54"/>
    <w:rsid w:val="0025634A"/>
    <w:rsid w:val="00273028"/>
    <w:rsid w:val="00282090"/>
    <w:rsid w:val="002A32C3"/>
    <w:rsid w:val="002E5A02"/>
    <w:rsid w:val="00324114"/>
    <w:rsid w:val="00366758"/>
    <w:rsid w:val="00390879"/>
    <w:rsid w:val="003A2A64"/>
    <w:rsid w:val="003C5CF9"/>
    <w:rsid w:val="003D7F6E"/>
    <w:rsid w:val="004008EA"/>
    <w:rsid w:val="00402BA6"/>
    <w:rsid w:val="00421910"/>
    <w:rsid w:val="00437D67"/>
    <w:rsid w:val="00443514"/>
    <w:rsid w:val="0046019E"/>
    <w:rsid w:val="00467438"/>
    <w:rsid w:val="0047043B"/>
    <w:rsid w:val="00473936"/>
    <w:rsid w:val="004B3807"/>
    <w:rsid w:val="004B546B"/>
    <w:rsid w:val="004C4DD2"/>
    <w:rsid w:val="004E5933"/>
    <w:rsid w:val="005006DC"/>
    <w:rsid w:val="00504344"/>
    <w:rsid w:val="00524644"/>
    <w:rsid w:val="005278AB"/>
    <w:rsid w:val="00561480"/>
    <w:rsid w:val="00565B38"/>
    <w:rsid w:val="005E5A3E"/>
    <w:rsid w:val="005F23CC"/>
    <w:rsid w:val="006553FB"/>
    <w:rsid w:val="00671FD0"/>
    <w:rsid w:val="00672019"/>
    <w:rsid w:val="00692BD5"/>
    <w:rsid w:val="006B5749"/>
    <w:rsid w:val="006C7F6F"/>
    <w:rsid w:val="006D6877"/>
    <w:rsid w:val="006F139E"/>
    <w:rsid w:val="006F532D"/>
    <w:rsid w:val="00700F3D"/>
    <w:rsid w:val="00711B7D"/>
    <w:rsid w:val="00725FD2"/>
    <w:rsid w:val="00740F48"/>
    <w:rsid w:val="00777C4C"/>
    <w:rsid w:val="00786ABE"/>
    <w:rsid w:val="00794847"/>
    <w:rsid w:val="007A3C62"/>
    <w:rsid w:val="007C3D61"/>
    <w:rsid w:val="00810A2A"/>
    <w:rsid w:val="00813CEB"/>
    <w:rsid w:val="00817A85"/>
    <w:rsid w:val="008251A8"/>
    <w:rsid w:val="00845506"/>
    <w:rsid w:val="008613E7"/>
    <w:rsid w:val="008761FE"/>
    <w:rsid w:val="0087720B"/>
    <w:rsid w:val="00894B0E"/>
    <w:rsid w:val="008B74FB"/>
    <w:rsid w:val="008D212C"/>
    <w:rsid w:val="008E00E9"/>
    <w:rsid w:val="00906E06"/>
    <w:rsid w:val="00925820"/>
    <w:rsid w:val="00955317"/>
    <w:rsid w:val="00957E59"/>
    <w:rsid w:val="00966C1A"/>
    <w:rsid w:val="009679B2"/>
    <w:rsid w:val="00972BC1"/>
    <w:rsid w:val="0097746D"/>
    <w:rsid w:val="00977F51"/>
    <w:rsid w:val="009944DC"/>
    <w:rsid w:val="009A44E4"/>
    <w:rsid w:val="009B1977"/>
    <w:rsid w:val="00A370F1"/>
    <w:rsid w:val="00A46251"/>
    <w:rsid w:val="00A66E55"/>
    <w:rsid w:val="00A81E89"/>
    <w:rsid w:val="00A96D22"/>
    <w:rsid w:val="00AB2BF2"/>
    <w:rsid w:val="00AE3F4C"/>
    <w:rsid w:val="00AE4B5E"/>
    <w:rsid w:val="00B12AD8"/>
    <w:rsid w:val="00B22229"/>
    <w:rsid w:val="00B3367A"/>
    <w:rsid w:val="00B53134"/>
    <w:rsid w:val="00B67704"/>
    <w:rsid w:val="00B748C5"/>
    <w:rsid w:val="00B81966"/>
    <w:rsid w:val="00B95F4D"/>
    <w:rsid w:val="00BA47F3"/>
    <w:rsid w:val="00BF14D1"/>
    <w:rsid w:val="00BF3BC9"/>
    <w:rsid w:val="00C0308E"/>
    <w:rsid w:val="00C16741"/>
    <w:rsid w:val="00C23A62"/>
    <w:rsid w:val="00C25F7B"/>
    <w:rsid w:val="00C32ABC"/>
    <w:rsid w:val="00C4530B"/>
    <w:rsid w:val="00C5259E"/>
    <w:rsid w:val="00C60B92"/>
    <w:rsid w:val="00C62576"/>
    <w:rsid w:val="00C646BF"/>
    <w:rsid w:val="00C71DCC"/>
    <w:rsid w:val="00C75F53"/>
    <w:rsid w:val="00C87E06"/>
    <w:rsid w:val="00CA11EA"/>
    <w:rsid w:val="00CB77F0"/>
    <w:rsid w:val="00CC1C4C"/>
    <w:rsid w:val="00CD68A2"/>
    <w:rsid w:val="00CF6993"/>
    <w:rsid w:val="00CF7261"/>
    <w:rsid w:val="00D13709"/>
    <w:rsid w:val="00D17383"/>
    <w:rsid w:val="00D21753"/>
    <w:rsid w:val="00D3630C"/>
    <w:rsid w:val="00D66E96"/>
    <w:rsid w:val="00D8269F"/>
    <w:rsid w:val="00D93F60"/>
    <w:rsid w:val="00D94366"/>
    <w:rsid w:val="00DA2378"/>
    <w:rsid w:val="00DA448A"/>
    <w:rsid w:val="00DB0834"/>
    <w:rsid w:val="00DB7A5C"/>
    <w:rsid w:val="00DD66C2"/>
    <w:rsid w:val="00DE185E"/>
    <w:rsid w:val="00DE38E8"/>
    <w:rsid w:val="00DE498E"/>
    <w:rsid w:val="00DE6F5F"/>
    <w:rsid w:val="00E0003A"/>
    <w:rsid w:val="00E05E77"/>
    <w:rsid w:val="00E25DF1"/>
    <w:rsid w:val="00E4027D"/>
    <w:rsid w:val="00E54907"/>
    <w:rsid w:val="00E72280"/>
    <w:rsid w:val="00E83091"/>
    <w:rsid w:val="00E854D3"/>
    <w:rsid w:val="00EA6386"/>
    <w:rsid w:val="00EE1561"/>
    <w:rsid w:val="00F10BF7"/>
    <w:rsid w:val="00F12BA0"/>
    <w:rsid w:val="00F23968"/>
    <w:rsid w:val="00F24BDB"/>
    <w:rsid w:val="00F24F12"/>
    <w:rsid w:val="00F3312E"/>
    <w:rsid w:val="00F34A9B"/>
    <w:rsid w:val="00F51530"/>
    <w:rsid w:val="00F7210F"/>
    <w:rsid w:val="00FD7D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BA6AC3"/>
  <w15:chartTrackingRefBased/>
  <w15:docId w15:val="{1C03A983-6413-480F-B33E-7F7B9000E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65B38"/>
    <w:pPr>
      <w:spacing w:after="200" w:line="276" w:lineRule="auto"/>
    </w:pPr>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65B38"/>
    <w:pPr>
      <w:spacing w:after="0" w:line="240" w:lineRule="auto"/>
    </w:pPr>
    <w:rPr>
      <w:rFonts w:ascii="Times New Roman" w:eastAsia="Calibri" w:hAnsi="Times New Roman" w:cs="Times New Roman"/>
      <w:sz w:val="24"/>
    </w:rPr>
  </w:style>
  <w:style w:type="character" w:styleId="Hyperlink">
    <w:name w:val="Hyperlink"/>
    <w:basedOn w:val="DefaultParagraphFont"/>
    <w:uiPriority w:val="99"/>
    <w:unhideWhenUsed/>
    <w:rsid w:val="00EE1561"/>
    <w:rPr>
      <w:color w:val="0563C1" w:themeColor="hyperlink"/>
      <w:u w:val="single"/>
    </w:rPr>
  </w:style>
  <w:style w:type="character" w:styleId="UnresolvedMention">
    <w:name w:val="Unresolved Mention"/>
    <w:basedOn w:val="DefaultParagraphFont"/>
    <w:uiPriority w:val="99"/>
    <w:semiHidden/>
    <w:unhideWhenUsed/>
    <w:rsid w:val="00EE15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169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nmate20\Desktop\Templates\DP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DPI</Template>
  <TotalTime>1144</TotalTime>
  <Pages>5</Pages>
  <Words>419</Words>
  <Characters>2389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Inmate20</dc:creator>
  <cp:keywords/>
  <dc:description/>
  <cp:lastModifiedBy>Inmate32</cp:lastModifiedBy>
  <cp:revision>85</cp:revision>
  <dcterms:created xsi:type="dcterms:W3CDTF">2024-11-14T15:48:00Z</dcterms:created>
  <dcterms:modified xsi:type="dcterms:W3CDTF">2026-03-12T14:18:00Z</dcterms:modified>
</cp:coreProperties>
</file>